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093AE" w14:textId="3606FA17" w:rsidR="00535962" w:rsidRPr="00F7167E" w:rsidRDefault="003574EF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5D6E997D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C46B3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CAD62A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" stroked="f">
                <v:textbox>
                  <w:txbxContent>
                    <w:p w14:paraId="18AC8C34" w14:textId="342E25D3" w:rsidR="002E1412" w:rsidRPr="002E1412" w:rsidRDefault="00BE004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B3CAF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0CE3BCC7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99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5C2BB0B" w14:textId="58F5FF80" w:rsidR="00957FDA" w:rsidRPr="00535962" w:rsidRDefault="000B3CAF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    DGII-CCC-PE</w:t>
                                    </w:r>
                                    <w:r w:rsidR="008764E2">
                                      <w:rPr>
                                        <w:rStyle w:val="Style2"/>
                                      </w:rPr>
                                      <w:t>EX-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2023-00</w:t>
                                    </w:r>
                                    <w:r w:rsidR="001F32D0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46B37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7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0" type="#_x0000_t202" style="position:absolute;left:9170;top:1077;width:19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5C2BB0B" w14:textId="58F5FF80" w:rsidR="00957FDA" w:rsidRPr="00535962" w:rsidRDefault="000B3CAF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    DGII-CCC-PE</w:t>
                              </w:r>
                              <w:r w:rsidR="008764E2">
                                <w:rPr>
                                  <w:rStyle w:val="Style2"/>
                                </w:rPr>
                                <w:t>EX-</w:t>
                              </w:r>
                              <w:r>
                                <w:rPr>
                                  <w:rStyle w:val="Style2"/>
                                </w:rPr>
                                <w:t>2023-00</w:t>
                              </w:r>
                              <w:r w:rsidR="001F32D0">
                                <w:rPr>
                                  <w:rStyle w:val="Style2"/>
                                </w:rPr>
                                <w:t>0</w:t>
                              </w:r>
                              <w:r w:rsidR="00C46B37">
                                <w:rPr>
                                  <w:rStyle w:val="Style2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0AF9B4D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F06A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BAACA6E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45CD1" w14:textId="1479E902" w:rsidR="00BC61BD" w:rsidRPr="00BC61BD" w:rsidRDefault="00BF06A6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F06A6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3ECA7E4" wp14:editId="12D408A4">
                                      <wp:extent cx="952500" cy="542925"/>
                                      <wp:effectExtent l="0" t="0" r="0" b="0"/>
                                      <wp:docPr id="13" name="Picture 1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52B2BCCE-8EE9-40A7-B523-2D3CCC5AC641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3" name="Picture 1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52B2BCCE-8EE9-40A7-B523-2D3CCC5AC641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952500" cy="5429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E04AF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45CD1" w14:textId="1479E902" w:rsidR="00BC61BD" w:rsidRPr="00BC61BD" w:rsidRDefault="00BF06A6">
                          <w:pPr>
                            <w:rPr>
                              <w:lang w:val="en-US"/>
                            </w:rPr>
                          </w:pPr>
                          <w:r w:rsidRPr="00BF06A6">
                            <w:rPr>
                              <w:noProof/>
                            </w:rPr>
                            <w:drawing>
                              <wp:inline distT="0" distB="0" distL="0" distR="0" wp14:anchorId="23ECA7E4" wp14:editId="12D408A4">
                                <wp:extent cx="952500" cy="542925"/>
                                <wp:effectExtent l="0" t="0" r="0" b="0"/>
                                <wp:docPr id="13" name="Picture 1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52B2BCCE-8EE9-40A7-B523-2D3CCC5AC641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3" name="Picture 1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52B2BCCE-8EE9-40A7-B523-2D3CCC5AC641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9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52500" cy="54292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C46B3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BE004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C46B3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BE004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F06A6" w:rsidRPr="00BF06A6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E004F">
                        <w:fldChar w:fldCharType="begin"/>
                      </w:r>
                      <w:r w:rsidR="00BE004F">
                        <w:instrText xml:space="preserve"> NUMPAGES   \* MERGEFORMAT </w:instrText>
                      </w:r>
                      <w:r w:rsidR="00BE004F">
                        <w:fldChar w:fldCharType="separate"/>
                      </w:r>
                      <w:r w:rsidR="00BF06A6" w:rsidRP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BE004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E9471" w14:textId="77777777" w:rsidR="0082255C" w:rsidRDefault="0082255C" w:rsidP="001007E7">
      <w:pPr>
        <w:spacing w:after="0" w:line="240" w:lineRule="auto"/>
      </w:pPr>
      <w:r>
        <w:separator/>
      </w:r>
    </w:p>
  </w:endnote>
  <w:endnote w:type="continuationSeparator" w:id="0">
    <w:p w14:paraId="695EC191" w14:textId="77777777" w:rsidR="0082255C" w:rsidRDefault="0082255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2011C" w14:textId="77777777" w:rsidR="0082255C" w:rsidRDefault="0082255C" w:rsidP="001007E7">
      <w:pPr>
        <w:spacing w:after="0" w:line="240" w:lineRule="auto"/>
      </w:pPr>
      <w:r>
        <w:separator/>
      </w:r>
    </w:p>
  </w:footnote>
  <w:footnote w:type="continuationSeparator" w:id="0">
    <w:p w14:paraId="5400B02C" w14:textId="77777777" w:rsidR="0082255C" w:rsidRDefault="0082255C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B3CAF"/>
    <w:rsid w:val="001007E7"/>
    <w:rsid w:val="001020C0"/>
    <w:rsid w:val="00123B8D"/>
    <w:rsid w:val="00157600"/>
    <w:rsid w:val="00170EC5"/>
    <w:rsid w:val="00194FF2"/>
    <w:rsid w:val="001F32D0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574EF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810515"/>
    <w:rsid w:val="0082255C"/>
    <w:rsid w:val="0083342F"/>
    <w:rsid w:val="00854B4F"/>
    <w:rsid w:val="008764E2"/>
    <w:rsid w:val="008B3AE5"/>
    <w:rsid w:val="008F5E51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004F"/>
    <w:rsid w:val="00BE4FB0"/>
    <w:rsid w:val="00BF06A6"/>
    <w:rsid w:val="00BF1AD5"/>
    <w:rsid w:val="00C46B37"/>
    <w:rsid w:val="00C66D08"/>
    <w:rsid w:val="00CA4661"/>
    <w:rsid w:val="00CE67A3"/>
    <w:rsid w:val="00D24FA7"/>
    <w:rsid w:val="00D64696"/>
    <w:rsid w:val="00D90D49"/>
    <w:rsid w:val="00DC5D96"/>
    <w:rsid w:val="00DD4F3E"/>
    <w:rsid w:val="00E13E55"/>
    <w:rsid w:val="00E151D3"/>
    <w:rsid w:val="00E3360B"/>
    <w:rsid w:val="00E96D05"/>
    <w:rsid w:val="00EA7406"/>
    <w:rsid w:val="00EB128A"/>
    <w:rsid w:val="00F07432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3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11</cp:revision>
  <cp:lastPrinted>2011-03-04T18:27:00Z</cp:lastPrinted>
  <dcterms:created xsi:type="dcterms:W3CDTF">2023-05-24T15:05:00Z</dcterms:created>
  <dcterms:modified xsi:type="dcterms:W3CDTF">2023-11-28T19:11:00Z</dcterms:modified>
</cp:coreProperties>
</file>